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3A0C874C" w14:textId="0FCECF87" w:rsidR="00F8477C" w:rsidRPr="001F4A52" w:rsidRDefault="0070462E" w:rsidP="001F4A52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F8477C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71531582" w14:textId="4E8A9C41" w:rsidR="00DA0DE3" w:rsidRDefault="00F8477C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</w:t>
      </w:r>
      <w:r w:rsidR="001F4A52" w:rsidRPr="001F4A52">
        <w:rPr>
          <w:rFonts w:cstheme="minorHAnsi"/>
          <w:snapToGrid w:val="0"/>
          <w:szCs w:val="18"/>
          <w:lang w:eastAsia="pl-PL"/>
        </w:rPr>
        <w:t>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787281D7" w14:textId="00D7C932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ałącznik nr </w:t>
      </w:r>
      <w:r w:rsidR="00F8477C">
        <w:rPr>
          <w:rFonts w:cstheme="minorHAnsi"/>
          <w:b/>
          <w:snapToGrid w:val="0"/>
          <w:szCs w:val="18"/>
          <w:lang w:eastAsia="pl-PL"/>
        </w:rPr>
        <w:t>7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="003421CD">
        <w:rPr>
          <w:rFonts w:cstheme="minorHAnsi"/>
          <w:snapToGrid w:val="0"/>
          <w:szCs w:val="18"/>
          <w:lang w:eastAsia="pl-PL"/>
        </w:rPr>
        <w:t>.</w:t>
      </w:r>
    </w:p>
    <w:p w14:paraId="76DD0209" w14:textId="77777777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7423229" w14:textId="77777777" w:rsidR="00F8477C" w:rsidRPr="0070462E" w:rsidRDefault="00F8477C" w:rsidP="00F8477C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18B19BF" w14:textId="77777777" w:rsidR="00F8477C" w:rsidRPr="0070462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0679FD5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026B9A5B" w14:textId="069F2205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</w:t>
      </w:r>
      <w:r>
        <w:rPr>
          <w:rFonts w:cstheme="minorHAnsi"/>
          <w:szCs w:val="18"/>
          <w:lang w:eastAsia="pl-PL"/>
        </w:rPr>
        <w:t xml:space="preserve">       </w:t>
      </w:r>
      <w:r w:rsidRPr="00AD65C8">
        <w:rPr>
          <w:rFonts w:cstheme="minorHAnsi"/>
          <w:szCs w:val="18"/>
          <w:lang w:eastAsia="pl-PL"/>
        </w:rPr>
        <w:t>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82BF263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0AC16702" w14:textId="77777777" w:rsidR="00F8477C" w:rsidRPr="00F8477C" w:rsidRDefault="00F8477C" w:rsidP="00F8477C">
      <w:pPr>
        <w:spacing w:before="120" w:after="120"/>
        <w:ind w:left="156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07FA34A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0AACF31E" w14:textId="1274D9D6" w:rsidR="00F8477C" w:rsidRDefault="00F8477C" w:rsidP="00410B3A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61AB61DC" w14:textId="46E64334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0CD4F0F" w14:textId="06D616B5" w:rsidR="0070462E" w:rsidRPr="0070462E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C361DBA" w14:textId="77777777" w:rsidR="00410B3A" w:rsidRPr="0070462E" w:rsidRDefault="00410B3A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1752BC08" w:rsidR="007217A6" w:rsidRDefault="00F8477C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F8477C">
        <w:rPr>
          <w:rFonts w:cstheme="minorHAnsi"/>
          <w:szCs w:val="18"/>
          <w:lang w:eastAsia="pl-PL"/>
        </w:rPr>
        <w:t>Ubezpieczenie od odpowiedzialności cywilnej w zakresie prowadzonej działalności związanej      z przedmiotem zakupu na sumę gwarancyjną w wysokości co najmniej 1,0 mln zł Ubezpieczenie powinno obejmować odpowiedzialność kontraktową i deliktową Wykonawcy</w:t>
      </w:r>
      <w:r w:rsidR="00622E05" w:rsidRPr="00622E05">
        <w:rPr>
          <w:rFonts w:cstheme="minorHAnsi"/>
          <w:szCs w:val="18"/>
          <w:lang w:eastAsia="pl-PL"/>
        </w:rPr>
        <w:t>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F8477C" w:rsidRDefault="0070462E" w:rsidP="0026648A">
      <w:pPr>
        <w:ind w:left="993"/>
        <w:contextualSpacing/>
        <w:jc w:val="both"/>
        <w:rPr>
          <w:rFonts w:cstheme="minorHAnsi"/>
          <w:snapToGrid w:val="0"/>
          <w:sz w:val="8"/>
          <w:szCs w:val="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F8477C" w:rsidRDefault="00062D70" w:rsidP="00622E05">
      <w:pPr>
        <w:ind w:left="567" w:hanging="567"/>
        <w:jc w:val="both"/>
        <w:rPr>
          <w:rFonts w:cstheme="minorHAnsi"/>
          <w:snapToGrid w:val="0"/>
          <w:sz w:val="4"/>
          <w:szCs w:val="4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707770FF" w14:textId="77777777" w:rsidR="00410B3A" w:rsidRPr="0070462E" w:rsidRDefault="00410B3A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lastRenderedPageBreak/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3FE6E8F5" w14:textId="53540D30" w:rsidR="00F8477C" w:rsidRDefault="00F8477C" w:rsidP="008D580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>Oświadczenie o doświadczeniu zawodowym, o którym mowa w pkt 1.2.1. a)</w:t>
      </w:r>
      <w:r w:rsidR="001F4A52">
        <w:rPr>
          <w:rFonts w:eastAsia="Calibri" w:cstheme="minorHAnsi"/>
          <w:szCs w:val="18"/>
        </w:rPr>
        <w:t xml:space="preserve">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           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>
        <w:rPr>
          <w:rFonts w:eastAsia="Calibri" w:cstheme="minorHAnsi"/>
          <w:szCs w:val="18"/>
        </w:rPr>
        <w:t>;</w:t>
      </w:r>
    </w:p>
    <w:p w14:paraId="2718F464" w14:textId="1C785CDA" w:rsidR="0070462E" w:rsidRPr="00C71080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1F4A52">
        <w:rPr>
          <w:rFonts w:eastAsia="Calibri" w:cstheme="minorHAnsi"/>
          <w:bCs/>
          <w:szCs w:val="18"/>
        </w:rPr>
        <w:t>b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00EF60E5" w14:textId="2C17E02E" w:rsidR="00AF4DA2" w:rsidRPr="00F8477C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920B1F7" w14:textId="77777777" w:rsidR="00F8477C" w:rsidRPr="0070462E" w:rsidRDefault="00F8477C" w:rsidP="00F8477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365814B1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6C1E9A79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788C4ADB" w14:textId="6D18FB6E" w:rsidR="00F8477C" w:rsidRPr="00F8477C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4AFEB244" w14:textId="0E082812" w:rsidR="00F8477C" w:rsidRPr="0070462E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06673A7" w14:textId="30233474" w:rsidR="001F4A52" w:rsidRDefault="001F4A52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D1257F">
        <w:rPr>
          <w:rFonts w:cstheme="minorHAnsi"/>
          <w:szCs w:val="18"/>
          <w:u w:val="single"/>
        </w:rPr>
        <w:t xml:space="preserve">Potwierdzenie wniesienia wadium dołączone do oferty </w:t>
      </w:r>
      <w:r w:rsidRPr="00D1257F">
        <w:rPr>
          <w:rFonts w:eastAsia="Calibri" w:cstheme="minorHAnsi"/>
          <w:szCs w:val="18"/>
          <w:u w:val="single"/>
        </w:rPr>
        <w:t>powyżej</w:t>
      </w:r>
      <w:r w:rsidRPr="00F05224">
        <w:rPr>
          <w:rFonts w:eastAsia="Calibri" w:cstheme="minorHAnsi"/>
          <w:szCs w:val="18"/>
        </w:rPr>
        <w:t xml:space="preserve">. – </w:t>
      </w:r>
      <w:r w:rsidRPr="00F05224">
        <w:rPr>
          <w:rFonts w:eastAsia="Calibri" w:cstheme="minorHAnsi"/>
          <w:b/>
          <w:bCs/>
          <w:i/>
          <w:iCs/>
          <w:color w:val="002060"/>
          <w:szCs w:val="18"/>
        </w:rPr>
        <w:t xml:space="preserve">dotyczy cz. </w:t>
      </w:r>
      <w:r>
        <w:rPr>
          <w:rFonts w:eastAsia="Calibri" w:cstheme="minorHAnsi"/>
          <w:b/>
          <w:bCs/>
          <w:i/>
          <w:iCs/>
          <w:color w:val="002060"/>
          <w:szCs w:val="18"/>
        </w:rPr>
        <w:t>1 i 4</w:t>
      </w:r>
    </w:p>
    <w:p w14:paraId="2483493A" w14:textId="64DA501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 2.8.,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</w:t>
      </w:r>
      <w:proofErr w:type="spellStart"/>
      <w:r w:rsidRPr="0070462E">
        <w:rPr>
          <w:rFonts w:cstheme="minorHAnsi"/>
          <w:szCs w:val="18"/>
        </w:rPr>
        <w:t>w</w:t>
      </w:r>
      <w:r w:rsidR="00C04C3F">
        <w:rPr>
          <w:rFonts w:cstheme="minorHAnsi"/>
          <w:szCs w:val="18"/>
        </w:rPr>
        <w:t>l</w:t>
      </w:r>
      <w:proofErr w:type="spellEnd"/>
      <w:r w:rsidR="00C04C3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53DE80E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F8477C">
        <w:rPr>
          <w:rFonts w:cstheme="minorHAnsi"/>
          <w:szCs w:val="18"/>
        </w:rPr>
        <w:t xml:space="preserve"> 2.6.,</w:t>
      </w:r>
      <w:r w:rsidR="00C71080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>2.7., 2.8.</w:t>
      </w:r>
      <w:r w:rsidR="00C71080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8"/>
      <w:gridCol w:w="858"/>
      <w:gridCol w:w="3110"/>
    </w:tblGrid>
    <w:tr w:rsidR="00347E8D" w:rsidRPr="006B2C28" w14:paraId="3B896BDC" w14:textId="77777777" w:rsidTr="00F8477C">
      <w:trPr>
        <w:trHeight w:val="1140"/>
      </w:trPr>
      <w:tc>
        <w:tcPr>
          <w:tcW w:w="6238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66357546" w:rsidR="002F2772" w:rsidRDefault="001F4A52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1F4A5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robót budowlanych w branży elektroenergetycznej na terenie działania OŁD w RE Zgierz-Pabianice,</w:t>
          </w:r>
          <w:r w:rsidR="00585EF5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</w:t>
          </w:r>
          <w:r w:rsidRPr="001F4A5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podziale na 5 niezależnych części</w:t>
          </w:r>
          <w:r w:rsidR="0007558D"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24C3DBAA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1F4A5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  <w:r w:rsidR="00F847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1F4A5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858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1368D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86243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4A52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05290"/>
    <w:rsid w:val="00310CB3"/>
    <w:rsid w:val="00315961"/>
    <w:rsid w:val="003421CD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0B3A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5EF5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1485"/>
    <w:rsid w:val="005E4AA3"/>
    <w:rsid w:val="005E79E5"/>
    <w:rsid w:val="006209D2"/>
    <w:rsid w:val="00622E05"/>
    <w:rsid w:val="00623B01"/>
    <w:rsid w:val="00625BB0"/>
    <w:rsid w:val="006261BB"/>
    <w:rsid w:val="0063186D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44FC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278E8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7733B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6FFE"/>
    <w:rsid w:val="00D80670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D1DA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56E85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8477C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POST/DYS/OLD/GZ/01602/2026                        </dmsv2SWPP2ObjectNumber>
    <dmsv2SWPP2SumMD5 xmlns="http://schemas.microsoft.com/sharepoint/v3">fa34a2cc0bcb277b1a629abce0159848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25071681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FJ3FSM7XJ42E-2014085795-3010</_dlc_DocId>
    <_dlc_DocIdUrl xmlns="a19cb1c7-c5c7-46d4-85ae-d83685407bba">
      <Url>https://swpp2.dms.gkpge.pl/sites/43/_layouts/15/DocIdRedir.aspx?ID=FJ3FSM7XJ42E-2014085795-3010</Url>
      <Description>FJ3FSM7XJ42E-2014085795-3010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E1099E-5057-4536-8E41-AE36638D08BC}"/>
</file>

<file path=customXml/itemProps5.xml><?xml version="1.0" encoding="utf-8"?>
<ds:datastoreItem xmlns:ds="http://schemas.openxmlformats.org/officeDocument/2006/customXml" ds:itemID="{39B931E6-0B2F-468F-A857-13EA806F484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208</TotalTime>
  <Pages>7</Pages>
  <Words>3862</Words>
  <Characters>23176</Characters>
  <Application>Microsoft Office Word</Application>
  <DocSecurity>0</DocSecurity>
  <Lines>193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45</cp:revision>
  <cp:lastPrinted>2024-07-15T11:21:00Z</cp:lastPrinted>
  <dcterms:created xsi:type="dcterms:W3CDTF">2025-10-02T07:07:00Z</dcterms:created>
  <dcterms:modified xsi:type="dcterms:W3CDTF">2026-04-29T07:01:00Z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f55a7138-0558-4eba-bd89-bda70d7060f4</vt:lpwstr>
  </property>
</Properties>
</file>